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98D23" w14:textId="77777777" w:rsidR="00F630AD" w:rsidRDefault="00F630AD" w:rsidP="00F630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KYNGESTON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d.ca.1415)</w:t>
      </w:r>
    </w:p>
    <w:p w14:paraId="0C78656A" w14:textId="77777777" w:rsidR="00F630AD" w:rsidRDefault="00F630AD" w:rsidP="00F630AD">
      <w:pPr>
        <w:pStyle w:val="NoSpacing"/>
        <w:rPr>
          <w:rFonts w:cs="Times New Roman"/>
          <w:szCs w:val="24"/>
        </w:rPr>
      </w:pPr>
    </w:p>
    <w:p w14:paraId="01D743FE" w14:textId="77777777" w:rsidR="00F630AD" w:rsidRDefault="00F630AD" w:rsidP="00F630AD">
      <w:pPr>
        <w:pStyle w:val="NoSpacing"/>
        <w:rPr>
          <w:rFonts w:cs="Times New Roman"/>
          <w:szCs w:val="24"/>
        </w:rPr>
      </w:pPr>
    </w:p>
    <w:p w14:paraId="3A580864" w14:textId="77777777" w:rsidR="00F630AD" w:rsidRDefault="00F630AD" w:rsidP="00F630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May1415</w:t>
      </w:r>
      <w:r>
        <w:rPr>
          <w:rFonts w:cs="Times New Roman"/>
          <w:szCs w:val="24"/>
        </w:rPr>
        <w:tab/>
        <w:t>Following his death, the Escheators of Somerset, Berkshire and Wiltshire</w:t>
      </w:r>
    </w:p>
    <w:p w14:paraId="5E46C91C" w14:textId="77777777" w:rsidR="00F630AD" w:rsidRDefault="00F630AD" w:rsidP="00F630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were ordered to take his lands into the King’s hands.</w:t>
      </w:r>
    </w:p>
    <w:p w14:paraId="5C9E0D6A" w14:textId="77777777" w:rsidR="00F630AD" w:rsidRDefault="00F630AD" w:rsidP="00F630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p.103)</w:t>
      </w:r>
    </w:p>
    <w:p w14:paraId="367577F8" w14:textId="77777777" w:rsidR="00F630AD" w:rsidRDefault="00F630AD" w:rsidP="00F630AD">
      <w:pPr>
        <w:pStyle w:val="NoSpacing"/>
        <w:rPr>
          <w:rFonts w:cs="Times New Roman"/>
          <w:szCs w:val="24"/>
        </w:rPr>
      </w:pPr>
    </w:p>
    <w:p w14:paraId="5388447A" w14:textId="77777777" w:rsidR="00F630AD" w:rsidRDefault="00F630AD" w:rsidP="00F630AD">
      <w:pPr>
        <w:pStyle w:val="NoSpacing"/>
        <w:rPr>
          <w:rFonts w:cs="Times New Roman"/>
          <w:szCs w:val="24"/>
        </w:rPr>
      </w:pPr>
    </w:p>
    <w:p w14:paraId="2DB7DEED" w14:textId="77777777" w:rsidR="00F630AD" w:rsidRDefault="00F630AD" w:rsidP="00F630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2024</w:t>
      </w:r>
    </w:p>
    <w:p w14:paraId="791B612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8712B" w14:textId="77777777" w:rsidR="00F630AD" w:rsidRDefault="00F630AD" w:rsidP="009139A6">
      <w:r>
        <w:separator/>
      </w:r>
    </w:p>
  </w:endnote>
  <w:endnote w:type="continuationSeparator" w:id="0">
    <w:p w14:paraId="4FC928B4" w14:textId="77777777" w:rsidR="00F630AD" w:rsidRDefault="00F630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AB9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701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B73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C8F47B" w14:textId="77777777" w:rsidR="00F630AD" w:rsidRDefault="00F630AD" w:rsidP="009139A6">
      <w:r>
        <w:separator/>
      </w:r>
    </w:p>
  </w:footnote>
  <w:footnote w:type="continuationSeparator" w:id="0">
    <w:p w14:paraId="4D249F4E" w14:textId="77777777" w:rsidR="00F630AD" w:rsidRDefault="00F630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BFC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EB6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476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AD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6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64DCC"/>
  <w15:chartTrackingRefBased/>
  <w15:docId w15:val="{CF7F42DF-5BBE-407F-B13E-79A3B1988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2024-07-08T09:32:00Z</dcterms:created>
  <dcterms:modified xsi:type="dcterms:W3CDTF">2024-07-08T09:32:00Z</dcterms:modified>
</cp:coreProperties>
</file>